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644" w:rsidRDefault="00B85644" w:rsidP="00B8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BLOUNT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85644" w:rsidRDefault="00B85644" w:rsidP="00B8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London. </w:t>
      </w:r>
    </w:p>
    <w:p w:rsidR="00B85644" w:rsidRDefault="00B85644" w:rsidP="00B85644">
      <w:pPr>
        <w:rPr>
          <w:rFonts w:ascii="Times New Roman" w:hAnsi="Times New Roman" w:cs="Times New Roman"/>
        </w:rPr>
      </w:pPr>
    </w:p>
    <w:p w:rsidR="00B85644" w:rsidRDefault="00B85644" w:rsidP="00B85644">
      <w:pPr>
        <w:rPr>
          <w:rFonts w:ascii="Times New Roman" w:hAnsi="Times New Roman" w:cs="Times New Roman"/>
        </w:rPr>
      </w:pPr>
    </w:p>
    <w:p w:rsidR="00B85644" w:rsidRDefault="00B85644" w:rsidP="00B8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recognisance against Elizabeth Blount(q.v.),</w:t>
      </w:r>
    </w:p>
    <w:p w:rsidR="00B85644" w:rsidRDefault="00B85644" w:rsidP="00B8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 executor of her late husband, Humphrey Blount of Worcestershire(q.v.).</w:t>
      </w:r>
    </w:p>
    <w:p w:rsidR="00B85644" w:rsidRDefault="00B85644" w:rsidP="00B8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B85644" w:rsidRDefault="00B85644" w:rsidP="00B85644">
      <w:pPr>
        <w:rPr>
          <w:rFonts w:ascii="Times New Roman" w:hAnsi="Times New Roman" w:cs="Times New Roman"/>
        </w:rPr>
      </w:pPr>
    </w:p>
    <w:p w:rsidR="00B85644" w:rsidRDefault="00B85644" w:rsidP="00B85644">
      <w:pPr>
        <w:rPr>
          <w:rFonts w:ascii="Times New Roman" w:hAnsi="Times New Roman" w:cs="Times New Roman"/>
        </w:rPr>
      </w:pPr>
    </w:p>
    <w:p w:rsidR="00B85644" w:rsidRDefault="00B85644" w:rsidP="00B856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B856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644" w:rsidRDefault="00B85644" w:rsidP="00E71FC3">
      <w:r>
        <w:separator/>
      </w:r>
    </w:p>
  </w:endnote>
  <w:endnote w:type="continuationSeparator" w:id="0">
    <w:p w:rsidR="00B85644" w:rsidRDefault="00B856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644" w:rsidRDefault="00B85644" w:rsidP="00E71FC3">
      <w:r>
        <w:separator/>
      </w:r>
    </w:p>
  </w:footnote>
  <w:footnote w:type="continuationSeparator" w:id="0">
    <w:p w:rsidR="00B85644" w:rsidRDefault="00B856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644"/>
    <w:rsid w:val="001A7C09"/>
    <w:rsid w:val="00577BD5"/>
    <w:rsid w:val="00656CBA"/>
    <w:rsid w:val="006A1F77"/>
    <w:rsid w:val="00733BE7"/>
    <w:rsid w:val="00AB52E8"/>
    <w:rsid w:val="00B16D3F"/>
    <w:rsid w:val="00B8564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DCE746-F1C0-4538-AAA2-6345C85B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856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2017-02-28T22:04:00Z</dcterms:created>
  <dcterms:modified xsi:type="dcterms:W3CDTF">2017-02-28T22:04:00Z</dcterms:modified>
</cp:coreProperties>
</file>